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C29" w:rsidRPr="004974CB" w:rsidRDefault="007D0C29" w:rsidP="007D0C29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7216;visibility:visible;mso-wrap-edited:f">
            <v:imagedata r:id="rId5" o:title=""/>
          </v:shape>
          <o:OLEObject Type="Embed" ProgID="Word.Picture.8" ShapeID="_x0000_s1026" DrawAspect="Content" ObjectID="_1648890573" r:id="rId6"/>
        </w:object>
      </w:r>
      <w:r w:rsidRPr="004974CB">
        <w:rPr>
          <w:rFonts w:ascii="Nadianne" w:hAnsi="Nadianne"/>
          <w:sz w:val="80"/>
          <w:szCs w:val="80"/>
        </w:rPr>
        <w:t>Thomas Russell Junior School</w:t>
      </w:r>
    </w:p>
    <w:p w:rsidR="007D0C29" w:rsidRDefault="007D0C29" w:rsidP="007D0C29"/>
    <w:p w:rsidR="007D0C29" w:rsidRDefault="007D0C29" w:rsidP="007D0C29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7D0C29" w:rsidRPr="002A17D3" w:rsidTr="000D3FB6">
        <w:trPr>
          <w:trHeight w:val="535"/>
        </w:trPr>
        <w:tc>
          <w:tcPr>
            <w:tcW w:w="9923" w:type="dxa"/>
            <w:gridSpan w:val="2"/>
            <w:vAlign w:val="center"/>
          </w:tcPr>
          <w:p w:rsidR="007D0C29" w:rsidRPr="002A17D3" w:rsidRDefault="007D0C29" w:rsidP="000D3FB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Tuesday 21</w:t>
            </w:r>
            <w:r w:rsidRPr="00A43A80">
              <w:rPr>
                <w:rFonts w:ascii="Comic Sans MS" w:hAnsi="Comic Sans MS"/>
                <w:sz w:val="24"/>
                <w:vertAlign w:val="superscript"/>
              </w:rPr>
              <w:t>st</w:t>
            </w:r>
            <w:r>
              <w:rPr>
                <w:rFonts w:ascii="Comic Sans MS" w:hAnsi="Comic Sans MS"/>
                <w:sz w:val="24"/>
              </w:rPr>
              <w:t xml:space="preserve"> April 2020               </w:t>
            </w:r>
            <w:r w:rsidRPr="00AF3EB4">
              <w:rPr>
                <w:rFonts w:ascii="Comic Sans MS" w:hAnsi="Comic Sans MS"/>
                <w:b/>
                <w:sz w:val="24"/>
              </w:rPr>
              <w:t>#Born Ready!</w:t>
            </w:r>
          </w:p>
        </w:tc>
      </w:tr>
      <w:tr w:rsidR="007D0C29" w:rsidRPr="002A17D3" w:rsidTr="000D3FB6">
        <w:trPr>
          <w:trHeight w:val="1265"/>
        </w:trPr>
        <w:tc>
          <w:tcPr>
            <w:tcW w:w="2268" w:type="dxa"/>
          </w:tcPr>
          <w:p w:rsidR="007D0C29" w:rsidRPr="002A17D3" w:rsidRDefault="007D0C29" w:rsidP="000D3FB6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7655" w:type="dxa"/>
          </w:tcPr>
          <w:p w:rsidR="007D0C29" w:rsidRPr="002A17D3" w:rsidRDefault="007D0C29" w:rsidP="000D3FB6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7D0C29" w:rsidRDefault="007D0C29" w:rsidP="000D3FB6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7D0C29" w:rsidRPr="002A17D3" w:rsidRDefault="007D0C29" w:rsidP="000D3FB6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7D0C29" w:rsidRPr="002A17D3" w:rsidTr="000D3FB6">
        <w:trPr>
          <w:trHeight w:val="990"/>
        </w:trPr>
        <w:tc>
          <w:tcPr>
            <w:tcW w:w="2268" w:type="dxa"/>
          </w:tcPr>
          <w:p w:rsidR="007D0C29" w:rsidRPr="002A17D3" w:rsidRDefault="007D0C29" w:rsidP="000D3FB6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>
              <w:rPr>
                <w:rFonts w:ascii="Comic Sans MS" w:hAnsi="Comic Sans MS"/>
                <w:b/>
                <w:sz w:val="24"/>
              </w:rPr>
              <w:t>11am</w:t>
            </w:r>
          </w:p>
        </w:tc>
        <w:tc>
          <w:tcPr>
            <w:tcW w:w="7655" w:type="dxa"/>
          </w:tcPr>
          <w:p w:rsidR="007D0C29" w:rsidRDefault="007D0C29" w:rsidP="000D3FB6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ENGLISH - </w:t>
            </w:r>
            <w:r w:rsidRPr="00DE5DED">
              <w:rPr>
                <w:rFonts w:ascii="Comic Sans MS" w:hAnsi="Comic Sans MS"/>
                <w:color w:val="000000" w:themeColor="text1"/>
                <w:sz w:val="24"/>
              </w:rPr>
              <w:t xml:space="preserve">Activity 1: </w:t>
            </w:r>
          </w:p>
          <w:p w:rsidR="007D0C29" w:rsidRDefault="007D0C29" w:rsidP="000D3FB6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>Spelling: Review the ‘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cious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>’ and ‘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tious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>’ word endings and have a go at one of the worksheets (remember *** is the toughest challenge.) Hint!  If the root word ends in ‘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ce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>’ it will more than likely also end in ‘</w:t>
            </w:r>
            <w:proofErr w:type="spellStart"/>
            <w:r>
              <w:rPr>
                <w:rFonts w:ascii="Comic Sans MS" w:hAnsi="Comic Sans MS"/>
                <w:color w:val="000000" w:themeColor="text1"/>
                <w:sz w:val="24"/>
              </w:rPr>
              <w:t>cious</w:t>
            </w:r>
            <w:proofErr w:type="spellEnd"/>
            <w:r>
              <w:rPr>
                <w:rFonts w:ascii="Comic Sans MS" w:hAnsi="Comic Sans MS"/>
                <w:color w:val="000000" w:themeColor="text1"/>
                <w:sz w:val="24"/>
              </w:rPr>
              <w:t xml:space="preserve">.’ </w:t>
            </w:r>
          </w:p>
          <w:p w:rsidR="007D0C29" w:rsidRDefault="007D0C29" w:rsidP="000D3FB6">
            <w:pPr>
              <w:rPr>
                <w:rFonts w:ascii="Comic Sans MS" w:hAnsi="Comic Sans MS"/>
                <w:color w:val="000000" w:themeColor="text1"/>
                <w:sz w:val="24"/>
              </w:rPr>
            </w:pPr>
          </w:p>
          <w:p w:rsidR="007D0C29" w:rsidRDefault="007D0C29" w:rsidP="000D3FB6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Activity 2: </w:t>
            </w:r>
          </w:p>
          <w:p w:rsidR="007D0C29" w:rsidRPr="00AE020D" w:rsidRDefault="007D0C29" w:rsidP="000D3FB6">
            <w:pPr>
              <w:rPr>
                <w:rFonts w:ascii="Comic Sans MS" w:hAnsi="Comic Sans MS"/>
                <w:color w:val="000000" w:themeColor="text1"/>
                <w:sz w:val="24"/>
              </w:rPr>
            </w:pPr>
            <w:r>
              <w:rPr>
                <w:rFonts w:ascii="Comic Sans MS" w:hAnsi="Comic Sans MS"/>
                <w:color w:val="000000" w:themeColor="text1"/>
                <w:sz w:val="24"/>
              </w:rPr>
              <w:t xml:space="preserve">Read through the lesson plan based on </w:t>
            </w:r>
            <w:r w:rsidRPr="00AE020D">
              <w:rPr>
                <w:rFonts w:ascii="Comic Sans MS" w:eastAsiaTheme="minorHAnsi" w:hAnsi="Comic Sans MS" w:cs="Calibri"/>
                <w:sz w:val="24"/>
                <w:szCs w:val="24"/>
              </w:rPr>
              <w:t xml:space="preserve">Dolores </w:t>
            </w:r>
            <w:proofErr w:type="spellStart"/>
            <w:r w:rsidRPr="00AE020D">
              <w:rPr>
                <w:rFonts w:ascii="Comic Sans MS" w:eastAsiaTheme="minorHAnsi" w:hAnsi="Comic Sans MS" w:cs="Calibri"/>
                <w:sz w:val="24"/>
                <w:szCs w:val="24"/>
              </w:rPr>
              <w:t>Umbridge</w:t>
            </w:r>
            <w:proofErr w:type="spellEnd"/>
            <w:r>
              <w:rPr>
                <w:rFonts w:ascii="Comic Sans MS" w:eastAsiaTheme="minorHAnsi" w:hAnsi="Comic Sans MS" w:cs="Calibri"/>
                <w:sz w:val="24"/>
                <w:szCs w:val="24"/>
              </w:rPr>
              <w:t xml:space="preserve"> from Harry Potter.  Show your super reading skills by tackling the comprehension or why not have a go at writing an imaginary school report as this fearsome teacher!</w:t>
            </w:r>
            <w:bookmarkStart w:id="0" w:name="_GoBack"/>
            <w:bookmarkEnd w:id="0"/>
          </w:p>
        </w:tc>
      </w:tr>
      <w:tr w:rsidR="007D0C29" w:rsidRPr="002A17D3" w:rsidTr="000D3FB6">
        <w:trPr>
          <w:trHeight w:val="980"/>
        </w:trPr>
        <w:tc>
          <w:tcPr>
            <w:tcW w:w="2268" w:type="dxa"/>
          </w:tcPr>
          <w:p w:rsidR="007D0C29" w:rsidRPr="002A17D3" w:rsidRDefault="007D0C29" w:rsidP="000D3FB6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7655" w:type="dxa"/>
          </w:tcPr>
          <w:p w:rsidR="007D0C29" w:rsidRDefault="007D0C29" w:rsidP="000D3FB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MATHS - </w:t>
            </w:r>
            <w:r>
              <w:rPr>
                <w:rFonts w:ascii="Comic Sans MS" w:hAnsi="Comic Sans MS"/>
                <w:sz w:val="24"/>
              </w:rPr>
              <w:t>Subtract whole numbers: mental and written</w:t>
            </w:r>
          </w:p>
          <w:p w:rsidR="007D0C29" w:rsidRDefault="007D0C29" w:rsidP="000D3FB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The overview is on first page; then pages 2-4 contain ‘Learning Reminders’ which will remind you of how to answer these type of questions. Using number jumps is not ‘babyish!’ – it is a great strategy for certain subtraction questions. Don’t worry if you are confused by the ‘expanded’ method: we don’t do this – just look at the ‘compact’ side which you will be familiar with. </w:t>
            </w:r>
          </w:p>
          <w:p w:rsidR="007D0C29" w:rsidRPr="002A17D3" w:rsidRDefault="007D0C29" w:rsidP="000D3FB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P.5 are ‘Mild’ number jump problems – have a go at a couple. Then choose either p.6 ‘Mild’ or P7 ‘Hot’ and have a go. Choose which you do – or try a couple from both. Answers are on p.8 – 10. Today there is also a ‘A bit stuck’ section on pages 11-12 which you can do with your adult if you need a bit more help. (You could do this before the ‘Mild’ and ‘Hot’ questions, if you want, or even instead of). Finally there is a ‘Check your understanding’ section – these are more reasoning style: have a go! (The answers are at the bottom of the same page).</w:t>
            </w:r>
          </w:p>
        </w:tc>
      </w:tr>
      <w:tr w:rsidR="007D0C29" w:rsidRPr="002A17D3" w:rsidTr="000D3FB6">
        <w:trPr>
          <w:trHeight w:val="835"/>
        </w:trPr>
        <w:tc>
          <w:tcPr>
            <w:tcW w:w="2268" w:type="dxa"/>
          </w:tcPr>
          <w:p w:rsidR="007D0C29" w:rsidRPr="002A17D3" w:rsidRDefault="007D0C29" w:rsidP="000D3FB6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>
              <w:rPr>
                <w:rFonts w:ascii="Comic Sans MS" w:hAnsi="Comic Sans MS"/>
                <w:b/>
                <w:sz w:val="24"/>
              </w:rPr>
              <w:t>unchtime!</w:t>
            </w:r>
          </w:p>
        </w:tc>
        <w:tc>
          <w:tcPr>
            <w:tcW w:w="7655" w:type="dxa"/>
          </w:tcPr>
          <w:p w:rsidR="007D0C29" w:rsidRDefault="007D0C29" w:rsidP="000D3FB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Tell people in your house what your favourite song is and why you like it. Ask other people to talk about their favourite song(s). </w:t>
            </w:r>
          </w:p>
          <w:p w:rsidR="007D0C29" w:rsidRDefault="007D0C29" w:rsidP="000D3FB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Are there similarities/ differences? Has anything made you laugh? Surprised you? Are you going to go and listen to some of these tunes later? </w:t>
            </w:r>
          </w:p>
          <w:p w:rsidR="007D0C29" w:rsidRPr="002A17D3" w:rsidRDefault="007D0C29" w:rsidP="000D3FB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 </w:t>
            </w:r>
          </w:p>
        </w:tc>
      </w:tr>
      <w:tr w:rsidR="007D0C29" w:rsidRPr="002A17D3" w:rsidTr="000D3FB6">
        <w:trPr>
          <w:trHeight w:val="848"/>
        </w:trPr>
        <w:tc>
          <w:tcPr>
            <w:tcW w:w="2268" w:type="dxa"/>
          </w:tcPr>
          <w:p w:rsidR="007D0C29" w:rsidRPr="002A17D3" w:rsidRDefault="007D0C29" w:rsidP="000D3FB6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1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</w:tc>
        <w:tc>
          <w:tcPr>
            <w:tcW w:w="7655" w:type="dxa"/>
          </w:tcPr>
          <w:p w:rsidR="007D0C29" w:rsidRDefault="007D0C29" w:rsidP="000D3FB6">
            <w:pPr>
              <w:pStyle w:val="Heading1"/>
              <w:spacing w:before="0" w:after="480"/>
              <w:outlineLvl w:val="0"/>
              <w:rPr>
                <w:rFonts w:ascii="Comic Sans MS" w:hAnsi="Comic Sans MS" w:cs="Arial"/>
                <w:color w:val="auto"/>
                <w:sz w:val="24"/>
                <w:szCs w:val="24"/>
                <w:u w:val="single"/>
              </w:rPr>
            </w:pPr>
            <w:r w:rsidRPr="00371E29">
              <w:rPr>
                <w:rFonts w:ascii="Comic Sans MS" w:hAnsi="Comic Sans MS" w:cs="Arial"/>
                <w:color w:val="auto"/>
                <w:sz w:val="24"/>
                <w:szCs w:val="24"/>
                <w:u w:val="single"/>
              </w:rPr>
              <w:t xml:space="preserve">Science KS2: </w:t>
            </w:r>
            <w:r>
              <w:rPr>
                <w:rFonts w:ascii="Comic Sans MS" w:hAnsi="Comic Sans MS" w:cs="Arial"/>
                <w:color w:val="auto"/>
                <w:sz w:val="24"/>
                <w:szCs w:val="24"/>
                <w:u w:val="single"/>
              </w:rPr>
              <w:t xml:space="preserve">Evolution and Inheritance </w:t>
            </w:r>
          </w:p>
          <w:p w:rsidR="007D0C29" w:rsidRPr="00371E29" w:rsidRDefault="007D0C29" w:rsidP="000D3FB6">
            <w:pPr>
              <w:pStyle w:val="Heading1"/>
              <w:spacing w:before="0" w:after="480"/>
              <w:jc w:val="center"/>
              <w:outlineLvl w:val="0"/>
              <w:rPr>
                <w:rFonts w:ascii="Comic Sans MS" w:hAnsi="Comic Sans MS" w:cs="Arial"/>
                <w:color w:val="auto"/>
                <w:sz w:val="24"/>
                <w:szCs w:val="24"/>
                <w:u w:val="single"/>
              </w:rPr>
            </w:pPr>
            <w:r w:rsidRPr="00371E29">
              <w:rPr>
                <w:rFonts w:ascii="Comic Sans MS" w:hAnsi="Comic Sans MS" w:cs="Arial"/>
                <w:color w:val="auto"/>
                <w:sz w:val="24"/>
                <w:szCs w:val="24"/>
                <w:u w:val="single"/>
              </w:rPr>
              <w:t>Protecting the Mediterranean Monk Seal</w:t>
            </w:r>
          </w:p>
          <w:p w:rsidR="007D0C29" w:rsidRPr="00371E29" w:rsidRDefault="007D0C29" w:rsidP="000D3FB6">
            <w:pPr>
              <w:pStyle w:val="NoSpacing"/>
              <w:rPr>
                <w:rFonts w:ascii="Comic Sans MS" w:hAnsi="Comic Sans MS"/>
                <w:sz w:val="24"/>
                <w:szCs w:val="24"/>
              </w:rPr>
            </w:pPr>
            <w:r w:rsidRPr="00371E29">
              <w:rPr>
                <w:rFonts w:ascii="Comic Sans MS" w:hAnsi="Comic Sans MS"/>
                <w:sz w:val="24"/>
                <w:szCs w:val="24"/>
              </w:rPr>
              <w:t xml:space="preserve">Watch </w:t>
            </w:r>
            <w:hyperlink r:id="rId7" w:history="1">
              <w:r w:rsidRPr="00371E29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https://www.bbc.co.uk/teach/class-clips-video/science-ks2-protecting-the-mediterranean-monk-seal/zmfx47h</w:t>
              </w:r>
            </w:hyperlink>
            <w:r w:rsidRPr="00371E29">
              <w:rPr>
                <w:rFonts w:ascii="Comic Sans MS" w:hAnsi="Comic Sans MS"/>
                <w:sz w:val="24"/>
                <w:szCs w:val="24"/>
              </w:rPr>
              <w:t xml:space="preserve">  and then discuss (either with family/ friends online) the following questions:</w:t>
            </w:r>
          </w:p>
          <w:p w:rsidR="007D0C29" w:rsidRPr="00162B32" w:rsidRDefault="007D0C29" w:rsidP="000D3FB6">
            <w:pPr>
              <w:pStyle w:val="NoSpacing"/>
              <w:numPr>
                <w:ilvl w:val="0"/>
                <w:numId w:val="1"/>
              </w:numPr>
              <w:rPr>
                <w:rFonts w:ascii="Comic Sans MS" w:hAnsi="Comic Sans MS" w:cs="Arial"/>
                <w:sz w:val="24"/>
                <w:szCs w:val="24"/>
              </w:rPr>
            </w:pPr>
            <w:r w:rsidRPr="00371E29">
              <w:rPr>
                <w:rFonts w:ascii="Comic Sans MS" w:hAnsi="Comic Sans MS"/>
                <w:sz w:val="24"/>
                <w:szCs w:val="24"/>
              </w:rPr>
              <w:t xml:space="preserve">Why is it </w:t>
            </w:r>
            <w:r w:rsidRPr="00371E29">
              <w:rPr>
                <w:rStyle w:val="Emphasis"/>
                <w:rFonts w:ascii="Comic Sans MS" w:hAnsi="Comic Sans MS" w:cs="Arial"/>
                <w:sz w:val="24"/>
                <w:szCs w:val="24"/>
              </w:rPr>
              <w:t>important</w:t>
            </w:r>
            <w:r w:rsidRPr="00162B32">
              <w:rPr>
                <w:rStyle w:val="Emphasis"/>
                <w:rFonts w:ascii="Comic Sans MS" w:hAnsi="Comic Sans MS" w:cs="Arial"/>
                <w:sz w:val="24"/>
                <w:szCs w:val="24"/>
              </w:rPr>
              <w:t xml:space="preserve"> to protect species like the monk seal?</w:t>
            </w:r>
          </w:p>
          <w:p w:rsidR="007D0C29" w:rsidRPr="00162B32" w:rsidRDefault="007D0C29" w:rsidP="000D3FB6">
            <w:pPr>
              <w:pStyle w:val="blocks-text-blockparagraph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rPr>
                <w:rStyle w:val="Emphasis"/>
                <w:rFonts w:ascii="Comic Sans MS" w:hAnsi="Comic Sans MS" w:cs="Arial"/>
                <w:i w:val="0"/>
                <w:iCs w:val="0"/>
              </w:rPr>
            </w:pPr>
            <w:r w:rsidRPr="00162B32">
              <w:rPr>
                <w:rStyle w:val="Emphasis"/>
                <w:rFonts w:ascii="Comic Sans MS" w:hAnsi="Comic Sans MS" w:cs="Arial"/>
              </w:rPr>
              <w:t>What do you need to do to persuade locals and tourists that it is important to protect the seal population?</w:t>
            </w:r>
          </w:p>
          <w:p w:rsidR="007D0C29" w:rsidRDefault="007D0C29" w:rsidP="000D3FB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D0C29" w:rsidRPr="00162B32" w:rsidRDefault="007D0C29" w:rsidP="000D3FB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Let us know what you thought. </w:t>
            </w:r>
          </w:p>
        </w:tc>
      </w:tr>
      <w:tr w:rsidR="007D0C29" w:rsidRPr="002A17D3" w:rsidTr="000D3FB6">
        <w:trPr>
          <w:trHeight w:val="833"/>
        </w:trPr>
        <w:tc>
          <w:tcPr>
            <w:tcW w:w="2268" w:type="dxa"/>
          </w:tcPr>
          <w:p w:rsidR="007D0C29" w:rsidRPr="00F97802" w:rsidRDefault="007D0C29" w:rsidP="000D3FB6">
            <w:pPr>
              <w:rPr>
                <w:rFonts w:ascii="Comic Sans MS" w:hAnsi="Comic Sans MS"/>
                <w:b/>
                <w:sz w:val="24"/>
              </w:rPr>
            </w:pPr>
            <w:r w:rsidRPr="00F97802">
              <w:rPr>
                <w:rFonts w:ascii="Comic Sans MS" w:hAnsi="Comic Sans MS"/>
                <w:b/>
                <w:sz w:val="24"/>
              </w:rPr>
              <w:t xml:space="preserve">2.30 – 3.30pm </w:t>
            </w:r>
          </w:p>
        </w:tc>
        <w:tc>
          <w:tcPr>
            <w:tcW w:w="7655" w:type="dxa"/>
          </w:tcPr>
          <w:p w:rsidR="007D0C29" w:rsidRPr="00162B32" w:rsidRDefault="007D0C29" w:rsidP="000D3FB6">
            <w:pPr>
              <w:rPr>
                <w:rFonts w:ascii="Comic Sans MS" w:hAnsi="Comic Sans MS"/>
                <w:sz w:val="24"/>
                <w:szCs w:val="24"/>
              </w:rPr>
            </w:pPr>
            <w:r w:rsidRPr="00162B32">
              <w:rPr>
                <w:rFonts w:ascii="Comic Sans MS" w:hAnsi="Comic Sans MS"/>
                <w:sz w:val="24"/>
                <w:szCs w:val="24"/>
              </w:rPr>
              <w:t>DAILY WELLBEING ACTIVITY</w:t>
            </w:r>
          </w:p>
          <w:p w:rsidR="007D0C29" w:rsidRPr="00162B32" w:rsidRDefault="007D0C29" w:rsidP="000D3FB6">
            <w:pPr>
              <w:rPr>
                <w:rFonts w:ascii="Comic Sans MS" w:hAnsi="Comic Sans MS"/>
                <w:sz w:val="24"/>
                <w:szCs w:val="24"/>
              </w:rPr>
            </w:pPr>
            <w:r w:rsidRPr="00162B32">
              <w:rPr>
                <w:rFonts w:ascii="Comic Sans MS" w:hAnsi="Comic Sans MS"/>
                <w:sz w:val="24"/>
                <w:szCs w:val="24"/>
              </w:rPr>
              <w:t>Leave three happy notes for someone else to find in your house.</w:t>
            </w:r>
          </w:p>
        </w:tc>
      </w:tr>
    </w:tbl>
    <w:p w:rsidR="007D0C29" w:rsidRDefault="007D0C29" w:rsidP="007D0C29"/>
    <w:p w:rsidR="007D0C29" w:rsidRDefault="007D0C29" w:rsidP="007D0C29"/>
    <w:p w:rsidR="00B07B4A" w:rsidRDefault="00B07B4A"/>
    <w:sectPr w:rsidR="00B07B4A" w:rsidSect="007D0C29">
      <w:pgSz w:w="11906" w:h="16838"/>
      <w:pgMar w:top="568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591E41"/>
    <w:multiLevelType w:val="hybridMultilevel"/>
    <w:tmpl w:val="B48AC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C29"/>
    <w:rsid w:val="001D1250"/>
    <w:rsid w:val="007D0C29"/>
    <w:rsid w:val="00B07B4A"/>
    <w:rsid w:val="00C1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7016550"/>
  <w15:chartTrackingRefBased/>
  <w15:docId w15:val="{86661A6F-AED7-4931-A8B2-00ACCD56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C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D0C29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0C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D0C29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7D0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D0C2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D0C29"/>
    <w:rPr>
      <w:i/>
      <w:iCs/>
    </w:rPr>
  </w:style>
  <w:style w:type="paragraph" w:styleId="NoSpacing">
    <w:name w:val="No Spacing"/>
    <w:uiPriority w:val="1"/>
    <w:qFormat/>
    <w:rsid w:val="007D0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locks-text-blockparagraph">
    <w:name w:val="blocks-text-block__paragraph"/>
    <w:basedOn w:val="Normal"/>
    <w:rsid w:val="007D0C29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bc.co.uk/teach/class-clips-video/science-ks2-protecting-the-mediterranean-monk-seal/zmfx4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11D644DB</Template>
  <TotalTime>2</TotalTime>
  <Pages>2</Pages>
  <Words>400</Words>
  <Characters>2286</Characters>
  <Application>Microsoft Office Word</Application>
  <DocSecurity>0</DocSecurity>
  <Lines>19</Lines>
  <Paragraphs>5</Paragraphs>
  <ScaleCrop>false</ScaleCrop>
  <Company>Thomas Russell Junior School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1</cp:revision>
  <dcterms:created xsi:type="dcterms:W3CDTF">2020-04-20T11:21:00Z</dcterms:created>
  <dcterms:modified xsi:type="dcterms:W3CDTF">2020-04-20T11:23:00Z</dcterms:modified>
</cp:coreProperties>
</file>